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8A7418" w14:textId="77777777" w:rsidR="006B634A" w:rsidRDefault="006B634A" w:rsidP="006B63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Isabel St. JOHN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d.1401)</w:t>
      </w:r>
    </w:p>
    <w:p w14:paraId="4B947597" w14:textId="77777777" w:rsidR="006B634A" w:rsidRDefault="006B634A" w:rsidP="006B63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Widow.</w:t>
      </w:r>
    </w:p>
    <w:p w14:paraId="196FF687" w14:textId="77777777" w:rsidR="006B634A" w:rsidRDefault="006B634A" w:rsidP="006B63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515642" w14:textId="77777777" w:rsidR="006B634A" w:rsidRDefault="006B634A" w:rsidP="006B63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670B2E" w14:textId="77777777" w:rsidR="006B634A" w:rsidRDefault="006B634A" w:rsidP="006B63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= John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     (C.F.R. 1399-1405 p.83)</w:t>
      </w:r>
    </w:p>
    <w:p w14:paraId="3A249816" w14:textId="77777777" w:rsidR="006B634A" w:rsidRDefault="006B634A" w:rsidP="006B63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EB5C8F" w14:textId="77777777" w:rsidR="006B634A" w:rsidRDefault="006B634A" w:rsidP="006B63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84AA83F" w14:textId="77777777" w:rsidR="006B634A" w:rsidRDefault="006B634A" w:rsidP="006B63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May1401</w:t>
      </w:r>
      <w:r>
        <w:rPr>
          <w:rFonts w:ascii="Times New Roman" w:hAnsi="Times New Roman" w:cs="Times New Roman"/>
          <w:sz w:val="24"/>
          <w:szCs w:val="24"/>
        </w:rPr>
        <w:tab/>
        <w:t>She had died by this time.   (ibid.)</w:t>
      </w:r>
    </w:p>
    <w:p w14:paraId="132571F9" w14:textId="77777777" w:rsidR="006B634A" w:rsidRDefault="006B634A" w:rsidP="006B63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922551" w14:textId="77777777" w:rsidR="006B634A" w:rsidRDefault="006B634A" w:rsidP="006B63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AE4F51" w14:textId="62A91F2F" w:rsidR="006B634A" w:rsidRDefault="006B634A" w:rsidP="006B63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April 20</w:t>
      </w:r>
      <w:r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21</w:t>
      </w:r>
    </w:p>
    <w:p w14:paraId="5A82CE5E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F1B39" w14:textId="77777777" w:rsidR="006B634A" w:rsidRDefault="006B634A" w:rsidP="009139A6">
      <w:r>
        <w:separator/>
      </w:r>
    </w:p>
  </w:endnote>
  <w:endnote w:type="continuationSeparator" w:id="0">
    <w:p w14:paraId="49B98208" w14:textId="77777777" w:rsidR="006B634A" w:rsidRDefault="006B634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EEF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428E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4474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3CFBA" w14:textId="77777777" w:rsidR="006B634A" w:rsidRDefault="006B634A" w:rsidP="009139A6">
      <w:r>
        <w:separator/>
      </w:r>
    </w:p>
  </w:footnote>
  <w:footnote w:type="continuationSeparator" w:id="0">
    <w:p w14:paraId="3F2B8F4E" w14:textId="77777777" w:rsidR="006B634A" w:rsidRDefault="006B634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97D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4E26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20B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634A"/>
    <w:rsid w:val="000666E0"/>
    <w:rsid w:val="002510B7"/>
    <w:rsid w:val="005C130B"/>
    <w:rsid w:val="006B634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526519"/>
  <w15:chartTrackingRefBased/>
  <w15:docId w15:val="{B0D7E386-4D64-4FC4-908D-9DD03A769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2021-04-20T20:43:00Z</dcterms:created>
  <dcterms:modified xsi:type="dcterms:W3CDTF">2021-04-20T20:44:00Z</dcterms:modified>
</cp:coreProperties>
</file>